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853" w:rsidRDefault="00467853" w:rsidP="007025B7"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t xml:space="preserve">Принято на  заседании                                                          Утверждено и введено в действие </w:t>
      </w:r>
    </w:p>
    <w:p w:rsidR="00467853" w:rsidRPr="006E4D0C" w:rsidRDefault="00467853" w:rsidP="007025B7">
      <w:r>
        <w:t xml:space="preserve">Педагогического  совета                                                         приказом </w:t>
      </w:r>
      <w:r w:rsidRPr="00A66ED1">
        <w:rPr>
          <w:u w:val="single"/>
        </w:rPr>
        <w:t>№ 45 от 27.02.2013г.</w:t>
      </w:r>
    </w:p>
    <w:p w:rsidR="00467853" w:rsidRDefault="00467853" w:rsidP="007025B7">
      <w:r>
        <w:t xml:space="preserve">Протокол № 3 от 26.02.2013г.                                                Заведующей   МБДОУ «Татарско-Елтанский                             </w:t>
      </w:r>
    </w:p>
    <w:p w:rsidR="00467853" w:rsidRDefault="00467853" w:rsidP="007025B7">
      <w:pPr>
        <w:jc w:val="center"/>
      </w:pPr>
      <w:r>
        <w:t xml:space="preserve">                                                                                             детский сад»                     </w:t>
      </w:r>
    </w:p>
    <w:p w:rsidR="00467853" w:rsidRDefault="00467853" w:rsidP="007025B7">
      <w:pPr>
        <w:jc w:val="center"/>
      </w:pPr>
      <w:r>
        <w:t xml:space="preserve">                                                                                            _____________ Нармурадовой Г.Ш.</w:t>
      </w:r>
    </w:p>
    <w:p w:rsidR="00467853" w:rsidRPr="006E4D0C" w:rsidRDefault="00467853" w:rsidP="006E4D0C">
      <w:r>
        <w:t xml:space="preserve">                                                                </w:t>
      </w:r>
      <w:r w:rsidRPr="00D07E3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467853" w:rsidRPr="00D07E37" w:rsidRDefault="00467853" w:rsidP="00D07E37">
      <w:pPr>
        <w:spacing w:before="100" w:beforeAutospacing="1"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07E3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467853" w:rsidRPr="00D07E37" w:rsidRDefault="00467853" w:rsidP="00D07E37">
      <w:pPr>
        <w:spacing w:before="100" w:beforeAutospacing="1"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07E3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ПОЛОЖЕНИЕ</w:t>
      </w:r>
    </w:p>
    <w:p w:rsidR="00467853" w:rsidRDefault="00467853" w:rsidP="00D07E37">
      <w:pPr>
        <w:spacing w:before="100" w:beforeAutospacing="1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«О контрольно-пропускном режиме»</w:t>
      </w:r>
    </w:p>
    <w:p w:rsidR="00467853" w:rsidRDefault="00467853" w:rsidP="00D07E37">
      <w:pPr>
        <w:spacing w:before="100" w:beforeAutospacing="1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МБДОУ «Татарско-Елтанский детский сад» </w:t>
      </w:r>
    </w:p>
    <w:p w:rsidR="00467853" w:rsidRPr="00D07E37" w:rsidRDefault="00467853" w:rsidP="00D07E37">
      <w:pPr>
        <w:spacing w:before="100" w:beforeAutospacing="1"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Чистопольского муниципального района РТ</w:t>
      </w:r>
    </w:p>
    <w:p w:rsidR="00467853" w:rsidRPr="00D07E37" w:rsidRDefault="00467853" w:rsidP="00D07E37">
      <w:pPr>
        <w:spacing w:before="100" w:beforeAutospacing="1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7E37">
        <w:rPr>
          <w:rFonts w:ascii="Times New Roman" w:hAnsi="Times New Roman" w:cs="Times New Roman"/>
          <w:sz w:val="24"/>
          <w:szCs w:val="24"/>
          <w:lang w:eastAsia="ru-RU"/>
        </w:rPr>
        <w:t>В целях обес</w:t>
      </w:r>
      <w:r>
        <w:rPr>
          <w:rFonts w:ascii="Times New Roman" w:hAnsi="Times New Roman" w:cs="Times New Roman"/>
          <w:sz w:val="24"/>
          <w:szCs w:val="24"/>
          <w:lang w:eastAsia="ru-RU"/>
        </w:rPr>
        <w:t>печения безопасности воспитанников</w:t>
      </w:r>
      <w:r w:rsidRPr="00D07E37">
        <w:rPr>
          <w:rFonts w:ascii="Times New Roman" w:hAnsi="Times New Roman" w:cs="Times New Roman"/>
          <w:sz w:val="24"/>
          <w:szCs w:val="24"/>
          <w:lang w:eastAsia="ru-RU"/>
        </w:rPr>
        <w:t>, работников, сохранности имущества, предупреждения террористических актов вводится кон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трольно-пропускной режим в МБДОУ «Татарско-Елтанский детский сад». </w:t>
      </w:r>
    </w:p>
    <w:p w:rsidR="00467853" w:rsidRPr="00D07E37" w:rsidRDefault="00467853" w:rsidP="00D07E37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7E3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           Ответственность за соблюдение контрольно-пропускного ре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жима возлагается на воспитателя и помощников воспитателя</w:t>
      </w:r>
      <w:r w:rsidRPr="00D07E3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 контроль за соблюдением контрольно-пропускного режима возложить на ответственного по охране труда и технике безопасности.</w:t>
      </w:r>
    </w:p>
    <w:p w:rsidR="00467853" w:rsidRPr="00D07E37" w:rsidRDefault="00467853" w:rsidP="00D07E37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7E37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1. Общие положения:</w:t>
      </w:r>
    </w:p>
    <w:p w:rsidR="00467853" w:rsidRPr="00D07E37" w:rsidRDefault="00467853" w:rsidP="00D07E37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7E37">
        <w:rPr>
          <w:rFonts w:ascii="Times New Roman" w:hAnsi="Times New Roman" w:cs="Times New Roman"/>
          <w:sz w:val="24"/>
          <w:szCs w:val="24"/>
          <w:lang w:eastAsia="ru-RU"/>
        </w:rPr>
        <w:t xml:space="preserve">1.1. Настоящее Положение определяет основные требования и порядок организации пропускного  режима на территории </w:t>
      </w:r>
      <w:r>
        <w:rPr>
          <w:rFonts w:ascii="Times New Roman" w:hAnsi="Times New Roman" w:cs="Times New Roman"/>
          <w:sz w:val="24"/>
          <w:szCs w:val="24"/>
          <w:lang w:eastAsia="ru-RU"/>
        </w:rPr>
        <w:t>МБДОУ «Татарско-Елтанский детский сад</w:t>
      </w:r>
      <w:r w:rsidRPr="00D07E37">
        <w:rPr>
          <w:rFonts w:ascii="Times New Roman" w:hAnsi="Times New Roman" w:cs="Times New Roman"/>
          <w:sz w:val="24"/>
          <w:szCs w:val="24"/>
          <w:lang w:eastAsia="ru-RU"/>
        </w:rPr>
        <w:t>».</w:t>
      </w:r>
      <w:r w:rsidRPr="003615D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( далее МБДОУ).</w:t>
      </w:r>
    </w:p>
    <w:p w:rsidR="00467853" w:rsidRPr="00D07E37" w:rsidRDefault="00467853" w:rsidP="00D07E37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7E37">
        <w:rPr>
          <w:rFonts w:ascii="Times New Roman" w:hAnsi="Times New Roman" w:cs="Times New Roman"/>
          <w:sz w:val="24"/>
          <w:szCs w:val="24"/>
          <w:lang w:eastAsia="ru-RU"/>
        </w:rPr>
        <w:t>1.2. Выполнение требований настоящего По</w:t>
      </w:r>
      <w:r>
        <w:rPr>
          <w:rFonts w:ascii="Times New Roman" w:hAnsi="Times New Roman" w:cs="Times New Roman"/>
          <w:sz w:val="24"/>
          <w:szCs w:val="24"/>
          <w:lang w:eastAsia="ru-RU"/>
        </w:rPr>
        <w:t>ложения обязательно для</w:t>
      </w:r>
      <w:r w:rsidRPr="00D07E37">
        <w:rPr>
          <w:rFonts w:ascii="Times New Roman" w:hAnsi="Times New Roman" w:cs="Times New Roman"/>
          <w:sz w:val="24"/>
          <w:szCs w:val="24"/>
          <w:lang w:eastAsia="ru-RU"/>
        </w:rPr>
        <w:t xml:space="preserve"> всех сотрудников, постоянно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или временно работающих в МБДОУ</w:t>
      </w:r>
      <w:r w:rsidRPr="00D07E37">
        <w:rPr>
          <w:rFonts w:ascii="Times New Roman" w:hAnsi="Times New Roman" w:cs="Times New Roman"/>
          <w:sz w:val="24"/>
          <w:szCs w:val="24"/>
          <w:lang w:eastAsia="ru-RU"/>
        </w:rPr>
        <w:t>, всех юридических и физических лиц, осуществляющих свою деятельность или находящихся по дру</w:t>
      </w:r>
      <w:r>
        <w:rPr>
          <w:rFonts w:ascii="Times New Roman" w:hAnsi="Times New Roman" w:cs="Times New Roman"/>
          <w:sz w:val="24"/>
          <w:szCs w:val="24"/>
          <w:lang w:eastAsia="ru-RU"/>
        </w:rPr>
        <w:t>гим причинам на территории МБДОУ</w:t>
      </w:r>
      <w:r w:rsidRPr="00D07E37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467853" w:rsidRPr="00D07E37" w:rsidRDefault="00467853" w:rsidP="00D07E37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7E37">
        <w:rPr>
          <w:rFonts w:ascii="Times New Roman" w:hAnsi="Times New Roman" w:cs="Times New Roman"/>
          <w:sz w:val="24"/>
          <w:szCs w:val="24"/>
          <w:lang w:eastAsia="ru-RU"/>
        </w:rPr>
        <w:t>1.3. Пропускной режим - совокупность мероприятий и правил, исключающих возможность несанкционированного прохода лиц, проезда транспортных средств, проноса (провоза) имущества на т</w:t>
      </w:r>
      <w:r>
        <w:rPr>
          <w:rFonts w:ascii="Times New Roman" w:hAnsi="Times New Roman" w:cs="Times New Roman"/>
          <w:sz w:val="24"/>
          <w:szCs w:val="24"/>
          <w:lang w:eastAsia="ru-RU"/>
        </w:rPr>
        <w:t>ерриторию или с территории МБДОУ</w:t>
      </w:r>
      <w:r w:rsidRPr="00D07E37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467853" w:rsidRPr="00D07E37" w:rsidRDefault="00467853" w:rsidP="00D07E37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1.4. Территория МБДОУ</w:t>
      </w:r>
      <w:r w:rsidRPr="00D07E37">
        <w:rPr>
          <w:rFonts w:ascii="Times New Roman" w:hAnsi="Times New Roman" w:cs="Times New Roman"/>
          <w:sz w:val="24"/>
          <w:szCs w:val="24"/>
          <w:lang w:eastAsia="ru-RU"/>
        </w:rPr>
        <w:t xml:space="preserve"> - здание, в котором разм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ещается детский сад </w:t>
      </w:r>
      <w:r w:rsidRPr="00D07E37">
        <w:rPr>
          <w:rFonts w:ascii="Times New Roman" w:hAnsi="Times New Roman" w:cs="Times New Roman"/>
          <w:sz w:val="24"/>
          <w:szCs w:val="24"/>
          <w:lang w:eastAsia="ru-RU"/>
        </w:rPr>
        <w:t xml:space="preserve"> и прилегающая к нему территория.</w:t>
      </w:r>
    </w:p>
    <w:p w:rsidR="00467853" w:rsidRPr="00D07E37" w:rsidRDefault="00467853" w:rsidP="00D07E37">
      <w:pPr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07E37">
        <w:rPr>
          <w:rFonts w:ascii="Times New Roman" w:hAnsi="Times New Roman" w:cs="Times New Roman"/>
          <w:sz w:val="24"/>
          <w:szCs w:val="24"/>
          <w:lang w:eastAsia="ru-RU"/>
        </w:rPr>
        <w:t>1.5. Ответственность за организацию и соблюдение  пропуск</w:t>
      </w:r>
      <w:r>
        <w:rPr>
          <w:rFonts w:ascii="Times New Roman" w:hAnsi="Times New Roman" w:cs="Times New Roman"/>
          <w:sz w:val="24"/>
          <w:szCs w:val="24"/>
          <w:lang w:eastAsia="ru-RU"/>
        </w:rPr>
        <w:t>ного  режима на территории МБДОУ</w:t>
      </w:r>
      <w:r w:rsidRPr="00D07E37">
        <w:rPr>
          <w:rFonts w:ascii="Times New Roman" w:hAnsi="Times New Roman" w:cs="Times New Roman"/>
          <w:sz w:val="24"/>
          <w:szCs w:val="24"/>
          <w:lang w:eastAsia="ru-RU"/>
        </w:rPr>
        <w:t xml:space="preserve"> возлагается на </w:t>
      </w:r>
      <w:r>
        <w:rPr>
          <w:rFonts w:ascii="Times New Roman" w:hAnsi="Times New Roman" w:cs="Times New Roman"/>
          <w:sz w:val="24"/>
          <w:szCs w:val="24"/>
          <w:lang w:eastAsia="ru-RU"/>
        </w:rPr>
        <w:t>воспитателя.</w:t>
      </w:r>
      <w:r w:rsidRPr="00D07E37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>.</w:t>
      </w:r>
      <w:r w:rsidRPr="00D07E37">
        <w:rPr>
          <w:rFonts w:ascii="Times New Roman" w:hAnsi="Times New Roman" w:cs="Times New Roman"/>
          <w:sz w:val="24"/>
          <w:szCs w:val="24"/>
          <w:lang w:eastAsia="ru-RU"/>
        </w:rPr>
        <w:br/>
        <w:t>1.6. Пропускной режим на т</w:t>
      </w:r>
      <w:r>
        <w:rPr>
          <w:rFonts w:ascii="Times New Roman" w:hAnsi="Times New Roman" w:cs="Times New Roman"/>
          <w:sz w:val="24"/>
          <w:szCs w:val="24"/>
          <w:lang w:eastAsia="ru-RU"/>
        </w:rPr>
        <w:t>ерритории МБДОУ</w:t>
      </w:r>
      <w:r w:rsidRPr="00D07E37">
        <w:rPr>
          <w:rFonts w:ascii="Times New Roman" w:hAnsi="Times New Roman" w:cs="Times New Roman"/>
          <w:sz w:val="24"/>
          <w:szCs w:val="24"/>
          <w:lang w:eastAsia="ru-RU"/>
        </w:rPr>
        <w:t xml:space="preserve"> о</w:t>
      </w:r>
      <w:r>
        <w:rPr>
          <w:rFonts w:ascii="Times New Roman" w:hAnsi="Times New Roman" w:cs="Times New Roman"/>
          <w:sz w:val="24"/>
          <w:szCs w:val="24"/>
          <w:lang w:eastAsia="ru-RU"/>
        </w:rPr>
        <w:t>беспечивают сторожа, воспитатель и помощники воспитателя.</w:t>
      </w:r>
    </w:p>
    <w:p w:rsidR="00467853" w:rsidRPr="00D07E37" w:rsidRDefault="00467853" w:rsidP="00D07E37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7E37">
        <w:rPr>
          <w:rFonts w:ascii="Times New Roman" w:hAnsi="Times New Roman" w:cs="Times New Roman"/>
          <w:sz w:val="24"/>
          <w:szCs w:val="24"/>
          <w:lang w:eastAsia="ru-RU"/>
        </w:rPr>
        <w:t>1.7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Вынос имущества из здания ДОУ </w:t>
      </w:r>
      <w:r w:rsidRPr="00D07E37">
        <w:rPr>
          <w:rFonts w:ascii="Times New Roman" w:hAnsi="Times New Roman" w:cs="Times New Roman"/>
          <w:sz w:val="24"/>
          <w:szCs w:val="24"/>
          <w:lang w:eastAsia="ru-RU"/>
        </w:rPr>
        <w:t xml:space="preserve"> осуществляется только с письменного разрешения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заведующей МБДОУ.</w:t>
      </w:r>
    </w:p>
    <w:p w:rsidR="00467853" w:rsidRPr="00D07E37" w:rsidRDefault="00467853" w:rsidP="00D07E37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1.8.  Категорически запрещено:</w:t>
      </w:r>
    </w:p>
    <w:p w:rsidR="00467853" w:rsidRPr="00D07E37" w:rsidRDefault="00467853" w:rsidP="00D07E37">
      <w:pPr>
        <w:numPr>
          <w:ilvl w:val="1"/>
          <w:numId w:val="1"/>
        </w:num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выпускать воспитанников из здания МБДОУ в рабочее</w:t>
      </w:r>
      <w:r w:rsidRPr="00D07E37">
        <w:rPr>
          <w:rFonts w:ascii="Times New Roman" w:hAnsi="Times New Roman" w:cs="Times New Roman"/>
          <w:sz w:val="24"/>
          <w:szCs w:val="24"/>
          <w:lang w:eastAsia="ru-RU"/>
        </w:rPr>
        <w:t xml:space="preserve"> врем</w:t>
      </w:r>
      <w:r>
        <w:rPr>
          <w:rFonts w:ascii="Times New Roman" w:hAnsi="Times New Roman" w:cs="Times New Roman"/>
          <w:sz w:val="24"/>
          <w:szCs w:val="24"/>
          <w:lang w:eastAsia="ru-RU"/>
        </w:rPr>
        <w:t>я без письменного заявления родителя и разрешения заведующей</w:t>
      </w:r>
      <w:r w:rsidRPr="00D07E37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467853" w:rsidRPr="00D07E37" w:rsidRDefault="00467853" w:rsidP="00D07E37">
      <w:pPr>
        <w:numPr>
          <w:ilvl w:val="1"/>
          <w:numId w:val="1"/>
        </w:num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7E37">
        <w:rPr>
          <w:rFonts w:ascii="Times New Roman" w:hAnsi="Times New Roman" w:cs="Times New Roman"/>
          <w:sz w:val="24"/>
          <w:szCs w:val="24"/>
          <w:lang w:eastAsia="ru-RU"/>
        </w:rPr>
        <w:t>осуществлять пропуск лиц с признаками алкогольного или наркотического опьянения, а также с неадекватным поведением;</w:t>
      </w:r>
    </w:p>
    <w:p w:rsidR="00467853" w:rsidRPr="00D07E37" w:rsidRDefault="00467853" w:rsidP="00D07E37">
      <w:pPr>
        <w:numPr>
          <w:ilvl w:val="1"/>
          <w:numId w:val="1"/>
        </w:num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7E37">
        <w:rPr>
          <w:rFonts w:ascii="Times New Roman" w:hAnsi="Times New Roman" w:cs="Times New Roman"/>
          <w:sz w:val="24"/>
          <w:szCs w:val="24"/>
          <w:lang w:eastAsia="ru-RU"/>
        </w:rPr>
        <w:t>осуществлять пропуск лиц с оружием, взрывчатым веществом и веществами, представляющими повышенную опасность для окружающих.</w:t>
      </w:r>
    </w:p>
    <w:p w:rsidR="00467853" w:rsidRPr="00D07E37" w:rsidRDefault="00467853" w:rsidP="00D07E37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7E37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467853" w:rsidRPr="00D07E37" w:rsidRDefault="00467853" w:rsidP="00D07E37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1.9</w:t>
      </w:r>
      <w:r w:rsidRPr="00D07E37">
        <w:rPr>
          <w:rFonts w:ascii="Times New Roman" w:hAnsi="Times New Roman" w:cs="Times New Roman"/>
          <w:sz w:val="24"/>
          <w:szCs w:val="24"/>
          <w:lang w:eastAsia="ru-RU"/>
        </w:rPr>
        <w:t>. В случае ситуации</w:t>
      </w:r>
      <w:r>
        <w:rPr>
          <w:rFonts w:ascii="Times New Roman" w:hAnsi="Times New Roman" w:cs="Times New Roman"/>
          <w:sz w:val="24"/>
          <w:szCs w:val="24"/>
          <w:lang w:eastAsia="ru-RU"/>
        </w:rPr>
        <w:t>, угрожающей жизни и здоровью  сотрудников и воспитанников МБДОУ, воспитатель и дежурные по МБДОУ действуют по инструкции, уведомляю</w:t>
      </w:r>
      <w:r w:rsidRPr="00D07E37">
        <w:rPr>
          <w:rFonts w:ascii="Times New Roman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заведующую,</w:t>
      </w:r>
      <w:r w:rsidRPr="00D07E37">
        <w:rPr>
          <w:rFonts w:ascii="Times New Roman" w:hAnsi="Times New Roman" w:cs="Times New Roman"/>
          <w:sz w:val="24"/>
          <w:szCs w:val="24"/>
          <w:lang w:eastAsia="ru-RU"/>
        </w:rPr>
        <w:t xml:space="preserve"> правоохранительные о</w:t>
      </w:r>
      <w:r>
        <w:rPr>
          <w:rFonts w:ascii="Times New Roman" w:hAnsi="Times New Roman" w:cs="Times New Roman"/>
          <w:sz w:val="24"/>
          <w:szCs w:val="24"/>
          <w:lang w:eastAsia="ru-RU"/>
        </w:rPr>
        <w:t>рганы МВД, МКУ «Управление образования Исполнительного комитета Чистопольского муниципального района РТ».</w:t>
      </w:r>
    </w:p>
    <w:p w:rsidR="00467853" w:rsidRPr="00D07E37" w:rsidRDefault="00467853" w:rsidP="00D07E37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1.10</w:t>
      </w:r>
      <w:r w:rsidRPr="00D07E37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D07E3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Передача дежурства от сторожа к сторожу проходит с обязательным обходом территории с последующей записью в контрольном журнале.</w:t>
      </w:r>
    </w:p>
    <w:p w:rsidR="00467853" w:rsidRPr="00D07E37" w:rsidRDefault="00467853" w:rsidP="00D07E37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7E3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2. Пропускной режим для воспитанников </w:t>
      </w:r>
      <w:r w:rsidRPr="00D07E37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и работников МБДОУ</w:t>
      </w:r>
      <w:r w:rsidRPr="00D07E37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:</w:t>
      </w:r>
    </w:p>
    <w:p w:rsidR="00467853" w:rsidRPr="00D07E37" w:rsidRDefault="00467853" w:rsidP="00D07E37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2.1. Воспитанники допускаются в здание МБДОУ с 8.30ч</w:t>
      </w:r>
      <w:r w:rsidRPr="00D07E37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467853" w:rsidRPr="00D07E37" w:rsidRDefault="00467853" w:rsidP="00D07E37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7E37">
        <w:rPr>
          <w:rFonts w:ascii="Times New Roman" w:hAnsi="Times New Roman" w:cs="Times New Roman"/>
          <w:sz w:val="24"/>
          <w:szCs w:val="24"/>
          <w:lang w:eastAsia="ru-RU"/>
        </w:rPr>
        <w:t>2.2.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07E37">
        <w:rPr>
          <w:rFonts w:ascii="Times New Roman" w:hAnsi="Times New Roman" w:cs="Times New Roman"/>
          <w:sz w:val="24"/>
          <w:szCs w:val="24"/>
          <w:lang w:eastAsia="ru-RU"/>
        </w:rPr>
        <w:t xml:space="preserve">Работники </w:t>
      </w:r>
      <w:r>
        <w:rPr>
          <w:rFonts w:ascii="Times New Roman" w:hAnsi="Times New Roman" w:cs="Times New Roman"/>
          <w:sz w:val="24"/>
          <w:szCs w:val="24"/>
          <w:lang w:eastAsia="ru-RU"/>
        </w:rPr>
        <w:t>МБД</w:t>
      </w:r>
      <w:r w:rsidRPr="00D07E37">
        <w:rPr>
          <w:rFonts w:ascii="Times New Roman" w:hAnsi="Times New Roman" w:cs="Times New Roman"/>
          <w:sz w:val="24"/>
          <w:szCs w:val="24"/>
          <w:lang w:eastAsia="ru-RU"/>
        </w:rPr>
        <w:t>ОУ допускаются в здание согласно штатному расписанию.</w:t>
      </w:r>
    </w:p>
    <w:p w:rsidR="00467853" w:rsidRPr="00D07E37" w:rsidRDefault="00467853" w:rsidP="00D07E37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467853" w:rsidRPr="00D07E37" w:rsidRDefault="00467853" w:rsidP="00D07E37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7E3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D07E37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3.Пропуск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ной режим для родителей воспитанников</w:t>
      </w:r>
      <w:r w:rsidRPr="00D07E37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: </w:t>
      </w:r>
    </w:p>
    <w:p w:rsidR="00467853" w:rsidRPr="00D07E37" w:rsidRDefault="00467853" w:rsidP="00D07E37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 3.1. Для встречи с воспитателем или администрацией МБДОУ родители сообщают дежурному по МБДОУ</w:t>
      </w:r>
      <w:r w:rsidRPr="00D07E37">
        <w:rPr>
          <w:rFonts w:ascii="Times New Roman" w:hAnsi="Times New Roman" w:cs="Times New Roman"/>
          <w:sz w:val="24"/>
          <w:szCs w:val="24"/>
          <w:lang w:eastAsia="ru-RU"/>
        </w:rPr>
        <w:t>, который  делает записи в соответствующем журнале</w:t>
      </w:r>
      <w:r>
        <w:rPr>
          <w:rFonts w:ascii="Times New Roman" w:hAnsi="Times New Roman" w:cs="Times New Roman"/>
          <w:sz w:val="24"/>
          <w:szCs w:val="24"/>
          <w:lang w:eastAsia="ru-RU"/>
        </w:rPr>
        <w:t>, фамилию, имя, отчество того сотрудника</w:t>
      </w:r>
      <w:r w:rsidRPr="00D07E37">
        <w:rPr>
          <w:rFonts w:ascii="Times New Roman" w:hAnsi="Times New Roman" w:cs="Times New Roman"/>
          <w:sz w:val="24"/>
          <w:szCs w:val="24"/>
          <w:lang w:eastAsia="ru-RU"/>
        </w:rPr>
        <w:t>, к которому они направл</w:t>
      </w:r>
      <w:r>
        <w:rPr>
          <w:rFonts w:ascii="Times New Roman" w:hAnsi="Times New Roman" w:cs="Times New Roman"/>
          <w:sz w:val="24"/>
          <w:szCs w:val="24"/>
          <w:lang w:eastAsia="ru-RU"/>
        </w:rPr>
        <w:t>яются, время прихода и ухода посетителя.</w:t>
      </w:r>
    </w:p>
    <w:p w:rsidR="00467853" w:rsidRPr="00D07E37" w:rsidRDefault="00467853" w:rsidP="00D07E37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7E37">
        <w:rPr>
          <w:rFonts w:ascii="Times New Roman" w:hAnsi="Times New Roman" w:cs="Times New Roman"/>
          <w:sz w:val="24"/>
          <w:szCs w:val="24"/>
          <w:lang w:eastAsia="ru-RU"/>
        </w:rPr>
        <w:t xml:space="preserve">3.2.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Воспитатели</w:t>
      </w:r>
      <w:r w:rsidRPr="00D07E37">
        <w:rPr>
          <w:rFonts w:ascii="Times New Roman" w:hAnsi="Times New Roman" w:cs="Times New Roman"/>
          <w:sz w:val="24"/>
          <w:szCs w:val="24"/>
          <w:lang w:eastAsia="ru-RU"/>
        </w:rPr>
        <w:t xml:space="preserve"> обязаны предупредить сторожа, дежурных о времени встречи с родителями, а также о времени и месте проведения родительских собраний.</w:t>
      </w:r>
    </w:p>
    <w:p w:rsidR="00467853" w:rsidRPr="00D07E37" w:rsidRDefault="00467853" w:rsidP="00D07E37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3.3. </w:t>
      </w:r>
      <w:r w:rsidRPr="00D07E37">
        <w:rPr>
          <w:rFonts w:ascii="Times New Roman" w:hAnsi="Times New Roman" w:cs="Times New Roman"/>
          <w:sz w:val="24"/>
          <w:szCs w:val="24"/>
          <w:lang w:eastAsia="ru-RU"/>
        </w:rPr>
        <w:t xml:space="preserve">Родителям </w:t>
      </w:r>
      <w:r>
        <w:rPr>
          <w:rFonts w:ascii="Times New Roman" w:hAnsi="Times New Roman" w:cs="Times New Roman"/>
          <w:sz w:val="24"/>
          <w:szCs w:val="24"/>
          <w:lang w:eastAsia="ru-RU"/>
        </w:rPr>
        <w:t>не разрешается проходить в МБДОУ</w:t>
      </w:r>
      <w:r w:rsidRPr="00D07E37">
        <w:rPr>
          <w:rFonts w:ascii="Times New Roman" w:hAnsi="Times New Roman" w:cs="Times New Roman"/>
          <w:sz w:val="24"/>
          <w:szCs w:val="24"/>
          <w:lang w:eastAsia="ru-RU"/>
        </w:rPr>
        <w:t xml:space="preserve"> с крупногабаритными сумками, в противном случае они оставляют их на посту охраны или разрешают их осмотреть</w:t>
      </w:r>
    </w:p>
    <w:p w:rsidR="00467853" w:rsidRPr="00D07E37" w:rsidRDefault="00467853" w:rsidP="00D07E37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7E37">
        <w:rPr>
          <w:rFonts w:ascii="Times New Roman" w:hAnsi="Times New Roman" w:cs="Times New Roman"/>
          <w:sz w:val="24"/>
          <w:szCs w:val="24"/>
          <w:lang w:eastAsia="ru-RU"/>
        </w:rPr>
        <w:t xml:space="preserve">3.4. </w:t>
      </w:r>
      <w:r>
        <w:rPr>
          <w:rFonts w:ascii="Times New Roman" w:hAnsi="Times New Roman" w:cs="Times New Roman"/>
          <w:sz w:val="24"/>
          <w:szCs w:val="24"/>
          <w:lang w:eastAsia="ru-RU"/>
        </w:rPr>
        <w:t>Проход в МБДОУ</w:t>
      </w:r>
      <w:r w:rsidRPr="00D07E37">
        <w:rPr>
          <w:rFonts w:ascii="Times New Roman" w:hAnsi="Times New Roman" w:cs="Times New Roman"/>
          <w:sz w:val="24"/>
          <w:szCs w:val="24"/>
          <w:lang w:eastAsia="ru-RU"/>
        </w:rPr>
        <w:t xml:space="preserve"> родителей по личны</w:t>
      </w:r>
      <w:r>
        <w:rPr>
          <w:rFonts w:ascii="Times New Roman" w:hAnsi="Times New Roman" w:cs="Times New Roman"/>
          <w:sz w:val="24"/>
          <w:szCs w:val="24"/>
          <w:lang w:eastAsia="ru-RU"/>
        </w:rPr>
        <w:t>м вопросам к администрации МБДОУ</w:t>
      </w:r>
      <w:r w:rsidRPr="00D07E37">
        <w:rPr>
          <w:rFonts w:ascii="Times New Roman" w:hAnsi="Times New Roman" w:cs="Times New Roman"/>
          <w:sz w:val="24"/>
          <w:szCs w:val="24"/>
          <w:lang w:eastAsia="ru-RU"/>
        </w:rPr>
        <w:t xml:space="preserve"> возможен по предварительной договоренности с самой администрацией, о чем сторож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 дежурные по МБДОУ </w:t>
      </w:r>
      <w:r w:rsidRPr="00D07E37">
        <w:rPr>
          <w:rFonts w:ascii="Times New Roman" w:hAnsi="Times New Roman" w:cs="Times New Roman"/>
          <w:sz w:val="24"/>
          <w:szCs w:val="24"/>
          <w:lang w:eastAsia="ru-RU"/>
        </w:rPr>
        <w:t>  должны быть проинформированы заранее.</w:t>
      </w:r>
    </w:p>
    <w:p w:rsidR="00467853" w:rsidRPr="00D07E37" w:rsidRDefault="00467853" w:rsidP="00D07E37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3.5. </w:t>
      </w:r>
      <w:r w:rsidRPr="00D07E37">
        <w:rPr>
          <w:rFonts w:ascii="Times New Roman" w:hAnsi="Times New Roman" w:cs="Times New Roman"/>
          <w:sz w:val="24"/>
          <w:szCs w:val="24"/>
          <w:lang w:eastAsia="ru-RU"/>
        </w:rPr>
        <w:t>В случае незапланиров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анного прихода в МБДОУ родителей </w:t>
      </w:r>
      <w:r w:rsidRPr="00D07E37">
        <w:rPr>
          <w:rFonts w:ascii="Times New Roman" w:hAnsi="Times New Roman" w:cs="Times New Roman"/>
          <w:sz w:val="24"/>
          <w:szCs w:val="24"/>
          <w:lang w:eastAsia="ru-RU"/>
        </w:rPr>
        <w:t>сторож, дежурный выясняет цель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их прихода и пропускает в МБДОУ</w:t>
      </w:r>
      <w:r w:rsidRPr="00D07E37">
        <w:rPr>
          <w:rFonts w:ascii="Times New Roman" w:hAnsi="Times New Roman" w:cs="Times New Roman"/>
          <w:sz w:val="24"/>
          <w:szCs w:val="24"/>
          <w:lang w:eastAsia="ru-RU"/>
        </w:rPr>
        <w:t xml:space="preserve"> только с разрешения администрации.</w:t>
      </w:r>
    </w:p>
    <w:p w:rsidR="00467853" w:rsidRPr="00D07E37" w:rsidRDefault="00467853" w:rsidP="00D07E37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7E37">
        <w:rPr>
          <w:rFonts w:ascii="Times New Roman" w:hAnsi="Times New Roman" w:cs="Times New Roman"/>
          <w:sz w:val="24"/>
          <w:szCs w:val="24"/>
          <w:lang w:eastAsia="ru-RU"/>
        </w:rPr>
        <w:t xml:space="preserve">3.6. </w:t>
      </w:r>
      <w:r>
        <w:rPr>
          <w:rFonts w:ascii="Times New Roman" w:hAnsi="Times New Roman" w:cs="Times New Roman"/>
          <w:sz w:val="24"/>
          <w:szCs w:val="24"/>
          <w:lang w:eastAsia="ru-RU"/>
        </w:rPr>
        <w:t>Родители, пришедшие забирать своих детей, ожидают их  в детской раздевалке МБДОУ</w:t>
      </w:r>
      <w:r w:rsidRPr="00D07E37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467853" w:rsidRPr="00D07E37" w:rsidRDefault="00467853" w:rsidP="00D07E37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7E37">
        <w:rPr>
          <w:rFonts w:ascii="Times New Roman" w:hAnsi="Times New Roman" w:cs="Times New Roman"/>
          <w:sz w:val="24"/>
          <w:szCs w:val="24"/>
          <w:lang w:eastAsia="ru-RU"/>
        </w:rPr>
        <w:t>3.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7. </w:t>
      </w:r>
      <w:r w:rsidRPr="00D07E3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 проведении родительских собраний, праздничных мероприяти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й  воспитатели</w:t>
      </w:r>
      <w:r w:rsidRPr="00D07E3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встре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чают родителей  у входных дверей в здание МБДОУ</w:t>
      </w:r>
      <w:r w:rsidRPr="00D07E3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67853" w:rsidRPr="00D07E37" w:rsidRDefault="00467853" w:rsidP="00D07E37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7E37">
        <w:rPr>
          <w:rFonts w:ascii="Times New Roman" w:hAnsi="Times New Roman" w:cs="Times New Roman"/>
          <w:sz w:val="24"/>
          <w:szCs w:val="24"/>
          <w:lang w:eastAsia="ru-RU"/>
        </w:rPr>
        <w:t xml:space="preserve">3.8.  </w:t>
      </w:r>
      <w:r w:rsidRPr="00D07E3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любом из указанных случаев сторож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или дежурные по ДОУ  делаю</w:t>
      </w:r>
      <w:r w:rsidRPr="00D07E3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 соответствующие записи в журнале регистрации.</w:t>
      </w:r>
    </w:p>
    <w:p w:rsidR="00467853" w:rsidRPr="00D07E37" w:rsidRDefault="00467853" w:rsidP="00D07E37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7E37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4.Пропускной режим для посторонних лиц (случайных):</w:t>
      </w:r>
    </w:p>
    <w:p w:rsidR="00467853" w:rsidRPr="00D07E37" w:rsidRDefault="00467853" w:rsidP="00D07E37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7E37">
        <w:rPr>
          <w:rFonts w:ascii="Times New Roman" w:hAnsi="Times New Roman" w:cs="Times New Roman"/>
          <w:sz w:val="24"/>
          <w:szCs w:val="24"/>
          <w:lang w:eastAsia="ru-RU"/>
        </w:rPr>
        <w:t> 4.1. Если сторо</w:t>
      </w:r>
      <w:r>
        <w:rPr>
          <w:rFonts w:ascii="Times New Roman" w:hAnsi="Times New Roman" w:cs="Times New Roman"/>
          <w:sz w:val="24"/>
          <w:szCs w:val="24"/>
          <w:lang w:eastAsia="ru-RU"/>
        </w:rPr>
        <w:t>ж, ответственные дежурные  МБДОУ</w:t>
      </w:r>
      <w:r w:rsidRPr="00D07E37">
        <w:rPr>
          <w:rFonts w:ascii="Times New Roman" w:hAnsi="Times New Roman" w:cs="Times New Roman"/>
          <w:sz w:val="24"/>
          <w:szCs w:val="24"/>
          <w:lang w:eastAsia="ru-RU"/>
        </w:rPr>
        <w:t xml:space="preserve"> не предупреждены о приходе посторонних (случайных) лиц, необходимо выяснить цель их прихода, проверить документы и дол</w:t>
      </w:r>
      <w:r>
        <w:rPr>
          <w:rFonts w:ascii="Times New Roman" w:hAnsi="Times New Roman" w:cs="Times New Roman"/>
          <w:sz w:val="24"/>
          <w:szCs w:val="24"/>
          <w:lang w:eastAsia="ru-RU"/>
        </w:rPr>
        <w:t>ожить о них  администрации МБДОУ</w:t>
      </w:r>
      <w:r w:rsidRPr="00D07E37">
        <w:rPr>
          <w:rFonts w:ascii="Times New Roman" w:hAnsi="Times New Roman" w:cs="Times New Roman"/>
          <w:sz w:val="24"/>
          <w:szCs w:val="24"/>
          <w:lang w:eastAsia="ru-RU"/>
        </w:rPr>
        <w:t xml:space="preserve">, пропускать этих лиц только с разрешения администрации с регистрацией в журнале. </w:t>
      </w:r>
    </w:p>
    <w:p w:rsidR="00467853" w:rsidRPr="00D07E37" w:rsidRDefault="00467853" w:rsidP="00D07E37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7E37">
        <w:rPr>
          <w:rFonts w:ascii="Times New Roman" w:hAnsi="Times New Roman" w:cs="Times New Roman"/>
          <w:sz w:val="24"/>
          <w:szCs w:val="24"/>
          <w:lang w:eastAsia="ru-RU"/>
        </w:rPr>
        <w:t>4.2. Посторонние лица с крупно</w:t>
      </w:r>
      <w:r>
        <w:rPr>
          <w:rFonts w:ascii="Times New Roman" w:hAnsi="Times New Roman" w:cs="Times New Roman"/>
          <w:sz w:val="24"/>
          <w:szCs w:val="24"/>
          <w:lang w:eastAsia="ru-RU"/>
        </w:rPr>
        <w:t>габаритными сумками внутрь МБДОУ</w:t>
      </w:r>
      <w:r w:rsidRPr="00D07E37">
        <w:rPr>
          <w:rFonts w:ascii="Times New Roman" w:hAnsi="Times New Roman" w:cs="Times New Roman"/>
          <w:sz w:val="24"/>
          <w:szCs w:val="24"/>
          <w:lang w:eastAsia="ru-RU"/>
        </w:rPr>
        <w:t xml:space="preserve"> не прох</w:t>
      </w:r>
      <w:r>
        <w:rPr>
          <w:rFonts w:ascii="Times New Roman" w:hAnsi="Times New Roman" w:cs="Times New Roman"/>
          <w:sz w:val="24"/>
          <w:szCs w:val="24"/>
          <w:lang w:eastAsia="ru-RU"/>
        </w:rPr>
        <w:t>одят, а оставляют их вне здания</w:t>
      </w:r>
      <w:r w:rsidRPr="00D07E37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467853" w:rsidRPr="00D07E37" w:rsidRDefault="00467853" w:rsidP="00D07E37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7E37">
        <w:rPr>
          <w:rFonts w:ascii="Times New Roman" w:hAnsi="Times New Roman" w:cs="Times New Roman"/>
          <w:sz w:val="24"/>
          <w:szCs w:val="24"/>
          <w:lang w:eastAsia="ru-RU"/>
        </w:rPr>
        <w:t>4.3. Посторонние лица, о приходе которых  сторож, дежурные пре</w:t>
      </w:r>
      <w:r>
        <w:rPr>
          <w:rFonts w:ascii="Times New Roman" w:hAnsi="Times New Roman" w:cs="Times New Roman"/>
          <w:sz w:val="24"/>
          <w:szCs w:val="24"/>
          <w:lang w:eastAsia="ru-RU"/>
        </w:rPr>
        <w:t>дупреждены, могут пройти в МБДОУ</w:t>
      </w:r>
      <w:r w:rsidRPr="00D07E37">
        <w:rPr>
          <w:rFonts w:ascii="Times New Roman" w:hAnsi="Times New Roman" w:cs="Times New Roman"/>
          <w:sz w:val="24"/>
          <w:szCs w:val="24"/>
          <w:lang w:eastAsia="ru-RU"/>
        </w:rPr>
        <w:t>, предъявив свои документы.</w:t>
      </w:r>
    </w:p>
    <w:p w:rsidR="00467853" w:rsidRPr="00D07E37" w:rsidRDefault="00467853" w:rsidP="00D07E37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7E37">
        <w:rPr>
          <w:rFonts w:ascii="Times New Roman" w:hAnsi="Times New Roman" w:cs="Times New Roman"/>
          <w:sz w:val="24"/>
          <w:szCs w:val="24"/>
          <w:lang w:eastAsia="ru-RU"/>
        </w:rPr>
        <w:t>4.4. Зап</w:t>
      </w:r>
      <w:r>
        <w:rPr>
          <w:rFonts w:ascii="Times New Roman" w:hAnsi="Times New Roman" w:cs="Times New Roman"/>
          <w:sz w:val="24"/>
          <w:szCs w:val="24"/>
          <w:lang w:eastAsia="ru-RU"/>
        </w:rPr>
        <w:t>рещается торговля в стенах МБДОУ</w:t>
      </w:r>
      <w:r w:rsidRPr="00D07E37">
        <w:rPr>
          <w:rFonts w:ascii="Times New Roman" w:hAnsi="Times New Roman" w:cs="Times New Roman"/>
          <w:sz w:val="24"/>
          <w:szCs w:val="24"/>
          <w:lang w:eastAsia="ru-RU"/>
        </w:rPr>
        <w:t xml:space="preserve"> лицами, занимающимися коммерческой деятельностью.</w:t>
      </w:r>
    </w:p>
    <w:p w:rsidR="00467853" w:rsidRPr="00D07E37" w:rsidRDefault="00467853" w:rsidP="00D07E37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7E37">
        <w:rPr>
          <w:rFonts w:ascii="Times New Roman" w:hAnsi="Times New Roman" w:cs="Times New Roman"/>
          <w:sz w:val="24"/>
          <w:szCs w:val="24"/>
          <w:lang w:eastAsia="ru-RU"/>
        </w:rPr>
        <w:t xml:space="preserve">4.5. </w:t>
      </w:r>
      <w:r w:rsidRPr="00D07E3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случае возникновения конфликтных ситуаций, связанных с допуском посетителей в здание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МБДОУ</w:t>
      </w:r>
      <w:r w:rsidRPr="00D07E3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сторож  действуе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 по указанию заведующей</w:t>
      </w:r>
      <w:r w:rsidRPr="00D07E3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или лица, выполняющие обязанности руководителя.</w:t>
      </w:r>
    </w:p>
    <w:p w:rsidR="00467853" w:rsidRPr="00D07E37" w:rsidRDefault="00467853" w:rsidP="00D07E37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7E3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4.6. Во всех случаях делается запись в соответствующем журнале. </w:t>
      </w:r>
    </w:p>
    <w:p w:rsidR="00467853" w:rsidRPr="00D07E37" w:rsidRDefault="00467853" w:rsidP="00D07E37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7E3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</w:t>
      </w:r>
      <w:bookmarkStart w:id="0" w:name="_GoBack"/>
      <w:bookmarkEnd w:id="0"/>
      <w:r w:rsidRPr="00D07E3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467853" w:rsidRPr="00D07E37" w:rsidRDefault="00467853" w:rsidP="00D07E37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7E3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Все сотрудник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и </w:t>
      </w:r>
      <w:r w:rsidRPr="00D07E3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обязаны неукоснительно соблюдать требования пропускного режима.</w:t>
      </w:r>
    </w:p>
    <w:sectPr w:rsidR="00467853" w:rsidRPr="00D07E37" w:rsidSect="00E674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7262B3"/>
    <w:multiLevelType w:val="multilevel"/>
    <w:tmpl w:val="74B013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7E37"/>
    <w:rsid w:val="001E6428"/>
    <w:rsid w:val="00223404"/>
    <w:rsid w:val="00285006"/>
    <w:rsid w:val="00305808"/>
    <w:rsid w:val="003615DB"/>
    <w:rsid w:val="00371596"/>
    <w:rsid w:val="003E48B9"/>
    <w:rsid w:val="00467853"/>
    <w:rsid w:val="006E4D0C"/>
    <w:rsid w:val="007025B7"/>
    <w:rsid w:val="007921B1"/>
    <w:rsid w:val="00A66ED1"/>
    <w:rsid w:val="00D07E37"/>
    <w:rsid w:val="00E67436"/>
    <w:rsid w:val="00F40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7436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738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45</TotalTime>
  <Pages>3</Pages>
  <Words>840</Words>
  <Characters>4792</Characters>
  <Application>Microsoft Office Outlook</Application>
  <DocSecurity>0</DocSecurity>
  <Lines>0</Lines>
  <Paragraphs>0</Paragraphs>
  <ScaleCrop>false</ScaleCrop>
  <Company>Школа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</dc:creator>
  <cp:keywords/>
  <dc:description/>
  <cp:lastModifiedBy>Школа</cp:lastModifiedBy>
  <cp:revision>3</cp:revision>
  <cp:lastPrinted>2013-04-16T05:42:00Z</cp:lastPrinted>
  <dcterms:created xsi:type="dcterms:W3CDTF">2013-04-08T04:55:00Z</dcterms:created>
  <dcterms:modified xsi:type="dcterms:W3CDTF">2013-04-16T05:42:00Z</dcterms:modified>
</cp:coreProperties>
</file>